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36CAEDC7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403EA6">
          <w:rPr>
            <w:rFonts w:eastAsiaTheme="minorEastAsia" w:hint="eastAsia"/>
            <w:b/>
            <w:i/>
            <w:noProof/>
            <w:sz w:val="28"/>
            <w:lang w:eastAsia="zh-CN"/>
          </w:rPr>
          <w:t>7270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06D56E7A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 xml:space="preserve">NR FR1 FDD bands </w:t>
            </w:r>
            <w:r w:rsidR="006663ED">
              <w:rPr>
                <w:rFonts w:eastAsiaTheme="minorEastAsia" w:hint="eastAsia"/>
                <w:lang w:eastAsia="zh-CN"/>
              </w:rPr>
              <w:t>n54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BB84E87" w:rsidR="00551FED" w:rsidRDefault="00FC27F1">
            <w:pPr>
              <w:pStyle w:val="CRCoverPage"/>
              <w:spacing w:after="0"/>
              <w:ind w:left="100"/>
            </w:pPr>
            <w:r w:rsidRPr="00FC27F1">
              <w:t>2024-10-22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1C7429F6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</w:t>
            </w:r>
            <w:r w:rsidR="00885B3F">
              <w:rPr>
                <w:rFonts w:eastAsiaTheme="minorEastAsia" w:hint="eastAsia"/>
                <w:lang w:eastAsia="zh-CN"/>
              </w:rPr>
              <w:t>T</w:t>
            </w:r>
            <w:r w:rsidRPr="00855A1B">
              <w:t xml:space="preserve">DD </w:t>
            </w:r>
            <w:r>
              <w:t>bands:</w:t>
            </w:r>
          </w:p>
          <w:p w14:paraId="3F08B739" w14:textId="3BC8817B" w:rsidR="00551FED" w:rsidRPr="00030D13" w:rsidRDefault="00030D13" w:rsidP="00030D1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463E22">
              <w:rPr>
                <w:rFonts w:eastAsiaTheme="minorEastAsia" w:hint="eastAsia"/>
                <w:lang w:eastAsia="zh-CN"/>
              </w:rPr>
              <w:t>39</w:t>
            </w:r>
            <w:r w:rsidRPr="00826093">
              <w:t xml:space="preserve"> CBW (</w:t>
            </w:r>
            <w:r w:rsidR="00463E22">
              <w:rPr>
                <w:rFonts w:eastAsiaTheme="minorEastAsia" w:hint="eastAsia"/>
                <w:lang w:eastAsia="zh-CN"/>
              </w:rPr>
              <w:t>35</w:t>
            </w:r>
            <w:r w:rsidRPr="00826093"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8B768" w14:textId="77777777" w:rsidR="00030D13" w:rsidRDefault="00030D13">
      <w:pPr>
        <w:spacing w:after="0"/>
      </w:pPr>
      <w:r>
        <w:separator/>
      </w:r>
    </w:p>
  </w:endnote>
  <w:endnote w:type="continuationSeparator" w:id="0">
    <w:p w14:paraId="3F08B76A" w14:textId="77777777" w:rsidR="00030D13" w:rsidRDefault="00030D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8B761" w14:textId="77777777" w:rsidR="00551FED" w:rsidRDefault="00030D13">
      <w:pPr>
        <w:spacing w:after="0"/>
      </w:pPr>
      <w:r>
        <w:separator/>
      </w:r>
    </w:p>
  </w:footnote>
  <w:footnote w:type="continuationSeparator" w:id="0">
    <w:p w14:paraId="3F08B762" w14:textId="77777777" w:rsidR="00551FED" w:rsidRDefault="00030D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A6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3E22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548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5B3F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57629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02D1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B3265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5D5A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0790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8B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86</Words>
  <Characters>901</Characters>
  <Application>Microsoft Office Word</Application>
  <DocSecurity>0</DocSecurity>
  <Lines>7</Lines>
  <Paragraphs>1</Paragraphs>
  <ScaleCrop>false</ScaleCrop>
  <Company>ETSI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15</cp:revision>
  <cp:lastPrinted>2020-02-05T15:54:00Z</cp:lastPrinted>
  <dcterms:created xsi:type="dcterms:W3CDTF">2022-09-02T09:30:00Z</dcterms:created>
  <dcterms:modified xsi:type="dcterms:W3CDTF">2024-11-12T02:28:00Z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